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B25C1" w14:textId="46A5FE7D" w:rsidR="006B2F86" w:rsidRDefault="008E3F9F" w:rsidP="00E71FC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14:paraId="6920D8ED" w14:textId="4F7D1B8E" w:rsidR="008E3F9F" w:rsidRDefault="008E3F9F" w:rsidP="00E71FC3">
      <w:pPr>
        <w:pStyle w:val="NoSpacing"/>
      </w:pPr>
      <w:r>
        <w:t>of Hull. Beer brewer.</w:t>
      </w:r>
    </w:p>
    <w:p w14:paraId="0D96FD9E" w14:textId="77777777" w:rsidR="008E3F9F" w:rsidRDefault="008E3F9F" w:rsidP="00E71FC3">
      <w:pPr>
        <w:pStyle w:val="NoSpacing"/>
      </w:pPr>
    </w:p>
    <w:p w14:paraId="214DAF0B" w14:textId="3C40EAD3" w:rsidR="008E3F9F" w:rsidRDefault="008E3F9F" w:rsidP="00E71FC3">
      <w:pPr>
        <w:pStyle w:val="NoSpacing"/>
      </w:pPr>
    </w:p>
    <w:p w14:paraId="217D727A" w14:textId="007F15EF" w:rsidR="008E3F9F" w:rsidRDefault="008E3F9F" w:rsidP="00E71FC3">
      <w:pPr>
        <w:pStyle w:val="NoSpacing"/>
      </w:pPr>
      <w:r>
        <w:t>23 Apr.1503</w:t>
      </w:r>
      <w:r>
        <w:tab/>
      </w:r>
      <w:r>
        <w:t>He made his Will.   (W.Y.R. p.94)</w:t>
      </w:r>
    </w:p>
    <w:p w14:paraId="267913EB" w14:textId="0DFDEAA7" w:rsidR="008E3F9F" w:rsidRDefault="008E3F9F" w:rsidP="00E71FC3">
      <w:pPr>
        <w:pStyle w:val="NoSpacing"/>
      </w:pPr>
    </w:p>
    <w:p w14:paraId="611FC432" w14:textId="1AB6AB37" w:rsidR="008E3F9F" w:rsidRDefault="008E3F9F" w:rsidP="00E71FC3">
      <w:pPr>
        <w:pStyle w:val="NoSpacing"/>
      </w:pPr>
    </w:p>
    <w:p w14:paraId="6CD30E22" w14:textId="39D49F72" w:rsidR="008E3F9F" w:rsidRPr="008E3F9F" w:rsidRDefault="008E3F9F" w:rsidP="00E71FC3">
      <w:pPr>
        <w:pStyle w:val="NoSpacing"/>
      </w:pPr>
      <w:r>
        <w:t>27 January 2019</w:t>
      </w:r>
      <w:bookmarkStart w:id="0" w:name="_GoBack"/>
      <w:bookmarkEnd w:id="0"/>
    </w:p>
    <w:sectPr w:rsidR="008E3F9F" w:rsidRPr="008E3F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0CC48" w14:textId="77777777" w:rsidR="008E3F9F" w:rsidRDefault="008E3F9F" w:rsidP="00E71FC3">
      <w:pPr>
        <w:spacing w:after="0" w:line="240" w:lineRule="auto"/>
      </w:pPr>
      <w:r>
        <w:separator/>
      </w:r>
    </w:p>
  </w:endnote>
  <w:endnote w:type="continuationSeparator" w:id="0">
    <w:p w14:paraId="26FDCCCA" w14:textId="77777777" w:rsidR="008E3F9F" w:rsidRDefault="008E3F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423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468C7" w14:textId="77777777" w:rsidR="008E3F9F" w:rsidRDefault="008E3F9F" w:rsidP="00E71FC3">
      <w:pPr>
        <w:spacing w:after="0" w:line="240" w:lineRule="auto"/>
      </w:pPr>
      <w:r>
        <w:separator/>
      </w:r>
    </w:p>
  </w:footnote>
  <w:footnote w:type="continuationSeparator" w:id="0">
    <w:p w14:paraId="0C1AE7BF" w14:textId="77777777" w:rsidR="008E3F9F" w:rsidRDefault="008E3F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9F"/>
    <w:rsid w:val="001A7C09"/>
    <w:rsid w:val="00577BD5"/>
    <w:rsid w:val="00656CBA"/>
    <w:rsid w:val="006A1F77"/>
    <w:rsid w:val="00733BE7"/>
    <w:rsid w:val="008E3F9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5C7EB"/>
  <w15:chartTrackingRefBased/>
  <w15:docId w15:val="{61683395-6756-45B9-B236-E95BABFF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2019-01-27T20:44:00Z</dcterms:created>
  <dcterms:modified xsi:type="dcterms:W3CDTF">2019-01-27T20:47:00Z</dcterms:modified>
</cp:coreProperties>
</file>